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5601A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07143/046-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871CB3">
          <w:t>22.09.2016</w:t>
        </w:r>
      </w:fldSimple>
    </w:p>
    <w:p w:rsidR="003367BB" w:rsidRPr="004B7CEF" w:rsidRDefault="003367BB" w:rsidP="00CC2D4D">
      <w:pPr>
        <w:tabs>
          <w:tab w:val="left" w:pos="7062"/>
        </w:tabs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871CB3" w:rsidRPr="00871CB3">
          <w:rPr>
            <w:bCs/>
          </w:rPr>
          <w:t>17</w:t>
        </w:r>
        <w:r w:rsidR="00871CB3" w:rsidRPr="00871CB3">
          <w:rPr>
            <w:b/>
          </w:rPr>
          <w:t>.10.2016</w:t>
        </w:r>
      </w:fldSimple>
      <w:r w:rsidR="00CC2D4D">
        <w:tab/>
      </w:r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5601A7" w:rsidRPr="005601A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5601A7" w:rsidRPr="005601A7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5601A7" w:rsidRPr="005601A7">
          <w:rPr>
            <w:rStyle w:val="aa"/>
          </w:rPr>
          <w:t xml:space="preserve"> Отделение анестезиологии-реанимации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5601A7" w:rsidRPr="005601A7">
          <w:rPr>
            <w:u w:val="single"/>
          </w:rPr>
          <w:t xml:space="preserve"> 07143/046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5601A7" w:rsidRPr="005601A7">
          <w:rPr>
            <w:rStyle w:val="aa"/>
          </w:rPr>
          <w:t xml:space="preserve"> Заведующий отделением анестезиологии-реанимации - врач-анестезиолог-реаниматолог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5601A7" w:rsidRPr="005601A7">
          <w:rPr>
            <w:rStyle w:val="aa"/>
          </w:rPr>
          <w:t xml:space="preserve"> отсутствует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5601A7" w:rsidRPr="005601A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4D74D7" w:rsidRPr="004B7CEF" w:rsidTr="004C53B3">
        <w:trPr>
          <w:jc w:val="center"/>
        </w:trPr>
        <w:tc>
          <w:tcPr>
            <w:tcW w:w="4678" w:type="dxa"/>
            <w:vAlign w:val="center"/>
          </w:tcPr>
          <w:p w:rsidR="004D74D7" w:rsidRPr="004B7CEF" w:rsidRDefault="004D74D7" w:rsidP="004D74D7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± 25 %</w:t>
            </w:r>
          </w:p>
        </w:tc>
      </w:tr>
      <w:tr w:rsidR="004D74D7" w:rsidRPr="004B7CEF" w:rsidTr="004C53B3">
        <w:trPr>
          <w:jc w:val="center"/>
        </w:trPr>
        <w:tc>
          <w:tcPr>
            <w:tcW w:w="4678" w:type="dxa"/>
            <w:vAlign w:val="center"/>
          </w:tcPr>
          <w:p w:rsidR="004D74D7" w:rsidRDefault="004D74D7" w:rsidP="004D74D7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4D74D7" w:rsidRDefault="004D74D7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4D74D7" w:rsidRDefault="004D74D7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4D74D7" w:rsidRDefault="004D74D7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4D74D7" w:rsidRDefault="004D74D7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D74D7" w:rsidRPr="004D74D7" w:rsidRDefault="008A0785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4D74D7" w:rsidRPr="004D74D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D74D7" w:rsidRPr="004D74D7" w:rsidRDefault="004D74D7" w:rsidP="00AD14A4">
      <w:r w:rsidRPr="004D74D7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4D74D7" w:rsidP="00AD14A4">
      <w:r w:rsidRPr="004D74D7">
        <w:t>- ГОСТ 12.1.014-84 Воздух рабочей зоны. Метод измерения концентраций вредных веществ индикаторными трубками.</w:t>
      </w:r>
      <w:r w:rsidR="008A0785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4D74D7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Операционная</w:t>
            </w:r>
          </w:p>
        </w:tc>
        <w:tc>
          <w:tcPr>
            <w:tcW w:w="1453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i/>
              </w:rPr>
            </w:pPr>
            <w:bookmarkStart w:id="16" w:name="ko1_2356"/>
            <w:bookmarkEnd w:id="16"/>
            <w:r w:rsidRPr="004D74D7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</w:pPr>
            <w:r w:rsidRPr="004D74D7">
              <w:t>30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  <w:r w:rsidRPr="004D74D7">
              <w:rPr>
                <w:b/>
              </w:rPr>
              <w:t>100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i/>
              </w:rPr>
            </w:pPr>
            <w:bookmarkStart w:id="18" w:name="kcss2356"/>
            <w:bookmarkEnd w:id="18"/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D74D7" w:rsidRDefault="004D74D7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4D74D7" w:rsidRDefault="004D74D7" w:rsidP="00FF386A">
            <w:pPr>
              <w:pStyle w:val="a8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Default="004D74D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</w:p>
        </w:tc>
      </w:tr>
    </w:tbl>
    <w:p w:rsidR="004D74D7" w:rsidRDefault="004D74D7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4D74D7" w:rsidRPr="004D74D7">
          <w:rPr>
            <w:bCs/>
          </w:rPr>
          <w:t>-</w:t>
        </w:r>
        <w:r w:rsidR="004D74D7" w:rsidRPr="004D74D7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4D74D7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4D74D7" w:rsidTr="004D74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Митяева Ольга Александровна</w:t>
            </w:r>
          </w:p>
        </w:tc>
      </w:tr>
      <w:tr w:rsidR="00EF6C29" w:rsidRPr="004D74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lastRenderedPageBreak/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4D74D7" w:rsidTr="004D74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Лукичев Дмитрий Олегович</w:t>
            </w:r>
          </w:p>
        </w:tc>
      </w:tr>
      <w:tr w:rsidR="003367BB" w:rsidRPr="004D74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4D7" w:rsidRDefault="004D74D7" w:rsidP="0076042D">
      <w:pPr>
        <w:pStyle w:val="a9"/>
      </w:pPr>
      <w:r>
        <w:separator/>
      </w:r>
    </w:p>
  </w:endnote>
  <w:endnote w:type="continuationSeparator" w:id="0">
    <w:p w:rsidR="004D74D7" w:rsidRDefault="004D74D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5601A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07143/046-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8A0785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8A0785" w:rsidRPr="004C53B3">
            <w:rPr>
              <w:rStyle w:val="ad"/>
              <w:sz w:val="20"/>
              <w:szCs w:val="20"/>
            </w:rPr>
            <w:fldChar w:fldCharType="separate"/>
          </w:r>
          <w:r w:rsidR="005601A7">
            <w:rPr>
              <w:rStyle w:val="ad"/>
              <w:noProof/>
              <w:sz w:val="20"/>
              <w:szCs w:val="20"/>
            </w:rPr>
            <w:t>1</w:t>
          </w:r>
          <w:r w:rsidR="008A0785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601A7" w:rsidRPr="005601A7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4D7" w:rsidRDefault="004D74D7" w:rsidP="0076042D">
      <w:pPr>
        <w:pStyle w:val="a9"/>
      </w:pPr>
      <w:r>
        <w:separator/>
      </w:r>
    </w:p>
  </w:footnote>
  <w:footnote w:type="continuationSeparator" w:id="0">
    <w:p w:rsidR="004D74D7" w:rsidRDefault="004D74D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F6B48B3B7A924FEA85EC1F8024F964DC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6- Х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6030BF6D871473C84A3FD30D20B2739"/>
    <w:docVar w:name="rm_id" w:val="248"/>
    <w:docVar w:name="rm_name" w:val=" Заведующий отделением анестезиологии-реанимации - врач-анестезиолог-реаниматолог "/>
    <w:docVar w:name="rm_number" w:val=" 07143/046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Этанол, вещества для наркоза "/>
    <w:docVar w:name="version" w:val="51"/>
  </w:docVars>
  <w:rsids>
    <w:rsidRoot w:val="009A1B98"/>
    <w:rsid w:val="00025683"/>
    <w:rsid w:val="00046815"/>
    <w:rsid w:val="0005566C"/>
    <w:rsid w:val="000D1F5B"/>
    <w:rsid w:val="000E278A"/>
    <w:rsid w:val="00110025"/>
    <w:rsid w:val="001429B1"/>
    <w:rsid w:val="001607C8"/>
    <w:rsid w:val="001F4D8D"/>
    <w:rsid w:val="00234932"/>
    <w:rsid w:val="002A3673"/>
    <w:rsid w:val="002E55C6"/>
    <w:rsid w:val="00305B2F"/>
    <w:rsid w:val="003367BB"/>
    <w:rsid w:val="00367816"/>
    <w:rsid w:val="00370C44"/>
    <w:rsid w:val="003876C3"/>
    <w:rsid w:val="003C24DB"/>
    <w:rsid w:val="00402CAC"/>
    <w:rsid w:val="00444410"/>
    <w:rsid w:val="004A47AD"/>
    <w:rsid w:val="004B7CEF"/>
    <w:rsid w:val="004C4DB2"/>
    <w:rsid w:val="004C53B3"/>
    <w:rsid w:val="004D74D7"/>
    <w:rsid w:val="005601A7"/>
    <w:rsid w:val="00563E9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14BF6"/>
    <w:rsid w:val="00871CB3"/>
    <w:rsid w:val="00883461"/>
    <w:rsid w:val="008A0785"/>
    <w:rsid w:val="008D6D81"/>
    <w:rsid w:val="008E68DE"/>
    <w:rsid w:val="0090588D"/>
    <w:rsid w:val="0092778A"/>
    <w:rsid w:val="009534CE"/>
    <w:rsid w:val="009A1B98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C2D4D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1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2016-10-18T07:19:00Z</dcterms:created>
  <dcterms:modified xsi:type="dcterms:W3CDTF">2016-10-18T09:23:00Z</dcterms:modified>
</cp:coreProperties>
</file>